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E0F4" w14:textId="6DBFC6E5" w:rsidR="00AF799E" w:rsidRDefault="00AF799E" w:rsidP="00AF79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</w:t>
      </w:r>
      <w:r>
        <w:rPr>
          <w:b/>
          <w:i/>
          <w:noProof/>
          <w:sz w:val="28"/>
        </w:rPr>
        <w:t>560</w:t>
      </w:r>
    </w:p>
    <w:p w14:paraId="4076D7BE" w14:textId="77777777" w:rsidR="00AF799E" w:rsidRPr="00891986" w:rsidRDefault="00AF799E" w:rsidP="00AF799E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2A3F6B77" w14:textId="77777777" w:rsidR="00AF799E" w:rsidRDefault="00AF799E" w:rsidP="00AF79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E0A8D18" w14:textId="77777777" w:rsidR="00AF799E" w:rsidRDefault="00AF799E" w:rsidP="00AF79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55D3BBE4" w14:textId="13817F2C" w:rsidR="00AF799E" w:rsidRDefault="00AF799E" w:rsidP="00AF79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36DC026E" w14:textId="3B0EDD5B" w:rsidR="00AF799E" w:rsidRDefault="00AF799E" w:rsidP="00AF79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22DC7D7" w14:textId="3155FF51" w:rsidR="00744456" w:rsidRDefault="00AF799E" w:rsidP="00AF799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b/>
        </w:rPr>
        <w:t>Agenda Item: 3</w:t>
      </w:r>
    </w:p>
    <w:p w14:paraId="1C813623" w14:textId="77777777" w:rsidR="00744456" w:rsidRDefault="00744456" w:rsidP="007966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D210134" w14:textId="615888B3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  <w:t xml:space="preserve">     </w:t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6242FA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r w:rsidRPr="006242FA">
        <w:rPr>
          <w:rFonts w:ascii="Calibri" w:eastAsia="Yu Mincho" w:hAnsi="Calibri" w:cs="Arial"/>
          <w:b/>
          <w:sz w:val="22"/>
          <w:szCs w:val="22"/>
          <w:lang w:val="fr-FR"/>
        </w:rPr>
        <w:t>Source:</w:t>
      </w:r>
      <w:r w:rsidRPr="006242FA">
        <w:rPr>
          <w:rFonts w:ascii="Calibri" w:eastAsia="Yu Mincho" w:hAnsi="Calibri" w:cs="Arial"/>
          <w:bCs/>
          <w:sz w:val="22"/>
          <w:szCs w:val="22"/>
          <w:lang w:val="fr-FR"/>
        </w:rPr>
        <w:tab/>
      </w:r>
      <w:r w:rsidRPr="006242FA">
        <w:rPr>
          <w:rFonts w:ascii="Arial" w:eastAsia="Yu Mincho" w:hAnsi="Arial" w:cs="Arial"/>
          <w:bCs/>
          <w:lang w:val="fr-FR"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1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  <w:r w:rsidRPr="007966AB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7966AB">
        <w:rPr>
          <w:rFonts w:ascii="Calibri" w:eastAsia="Yu Mincho" w:hAnsi="Calibri" w:cs="Calibri"/>
          <w:bCs/>
          <w:sz w:val="24"/>
          <w:szCs w:val="22"/>
        </w:rPr>
        <w:tab/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190488B6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 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lastRenderedPageBreak/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8879C" w14:textId="77777777" w:rsidR="00522D6C" w:rsidRDefault="00522D6C">
      <w:r>
        <w:separator/>
      </w:r>
    </w:p>
  </w:endnote>
  <w:endnote w:type="continuationSeparator" w:id="0">
    <w:p w14:paraId="5AC409F3" w14:textId="77777777" w:rsidR="00522D6C" w:rsidRDefault="0052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79FE" w14:textId="77777777" w:rsidR="00522D6C" w:rsidRDefault="00522D6C">
      <w:r>
        <w:separator/>
      </w:r>
    </w:p>
  </w:footnote>
  <w:footnote w:type="continuationSeparator" w:id="0">
    <w:p w14:paraId="03F92921" w14:textId="77777777" w:rsidR="00522D6C" w:rsidRDefault="00522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593713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06339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800391">
    <w:abstractNumId w:val="1"/>
  </w:num>
  <w:num w:numId="4" w16cid:durableId="1848982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242FA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456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AF799E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6242FA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F799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2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2</Pages>
  <Words>296</Words>
  <Characters>1604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32.291_CR0429_(Rel-17)_TEI16, 5GS_Ph1-SBI_CH</cp:lastModifiedBy>
  <cp:revision>2</cp:revision>
  <dcterms:created xsi:type="dcterms:W3CDTF">2022-09-30T13:16:00Z</dcterms:created>
  <dcterms:modified xsi:type="dcterms:W3CDTF">2022-09-30T13:16:00Z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